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D3B" w:rsidRPr="00241949" w:rsidRDefault="00DB55AA" w:rsidP="00397D3B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group id="_x0000_s1043" style="position:absolute;left:0;text-align:left;margin-left:0;margin-top:-6.4pt;width:212.6pt;height:258.5pt;z-index:251658240" coordorigin="1701,1210" coordsize="4252,5241" wrapcoords="8930 0 8930 3130 10380 3569 10762 3569 11067 3569 11601 3569 12899 3193 12823 0 8930 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4" type="#_x0000_t202" style="position:absolute;left:1701;top:1854;width:4252;height:4597" filled="f" stroked="f">
              <v:textbox style="mso-next-textbox:#_x0000_s1044">
                <w:txbxContent>
                  <w:p w:rsidR="00F64107" w:rsidRDefault="00F64107" w:rsidP="00F64107">
                    <w:pPr>
                      <w:pStyle w:val="1"/>
                      <w:jc w:val="center"/>
                    </w:pPr>
                  </w:p>
                  <w:p w:rsidR="00F64107" w:rsidRDefault="00F64107" w:rsidP="00F64107">
                    <w:pPr>
                      <w:pStyle w:val="1"/>
                      <w:jc w:val="center"/>
                      <w:rPr>
                        <w:b w:val="0"/>
                      </w:rPr>
                    </w:pPr>
                    <w:r w:rsidRPr="009D15E5">
                      <w:rPr>
                        <w:b w:val="0"/>
                      </w:rPr>
                      <w:t>Администрация городского округа Сухой Лог</w:t>
                    </w:r>
                  </w:p>
                  <w:p w:rsidR="00F64107" w:rsidRPr="009D15E5" w:rsidRDefault="00F64107" w:rsidP="00F64107">
                    <w:pPr>
                      <w:pStyle w:val="1"/>
                      <w:jc w:val="center"/>
                    </w:pPr>
                    <w:r w:rsidRPr="009D15E5">
                      <w:t>Управление образования Администрации городского округа Сухой Лог</w:t>
                    </w:r>
                  </w:p>
                  <w:p w:rsidR="00F64107" w:rsidRPr="006A22F8" w:rsidRDefault="00F64107" w:rsidP="00F64107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6A22F8">
                      <w:rPr>
                        <w:sz w:val="20"/>
                        <w:szCs w:val="20"/>
                      </w:rPr>
                      <w:t>(Управление образования)</w:t>
                    </w:r>
                  </w:p>
                  <w:p w:rsidR="00F64107" w:rsidRPr="009D15E5" w:rsidRDefault="00F64107" w:rsidP="00F64107">
                    <w:pPr>
                      <w:jc w:val="center"/>
                      <w:rPr>
                        <w:sz w:val="20"/>
                        <w:szCs w:val="20"/>
                      </w:rPr>
                    </w:pPr>
                  </w:p>
                  <w:p w:rsidR="00F64107" w:rsidRDefault="00F64107" w:rsidP="00F64107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9D15E5">
                      <w:rPr>
                        <w:sz w:val="20"/>
                        <w:szCs w:val="20"/>
                      </w:rPr>
                      <w:t>ул. Кирова, д. 7, г. Сухой Лог,</w:t>
                    </w:r>
                    <w:r>
                      <w:rPr>
                        <w:sz w:val="20"/>
                        <w:szCs w:val="20"/>
                      </w:rPr>
                      <w:t xml:space="preserve"> </w:t>
                    </w:r>
                  </w:p>
                  <w:p w:rsidR="00F64107" w:rsidRPr="009D15E5" w:rsidRDefault="00F64107" w:rsidP="00F64107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9D15E5">
                      <w:rPr>
                        <w:sz w:val="20"/>
                        <w:szCs w:val="20"/>
                      </w:rPr>
                      <w:t>Свердловская обл., 624800</w:t>
                    </w:r>
                  </w:p>
                  <w:p w:rsidR="00F64107" w:rsidRPr="009D15E5" w:rsidRDefault="00F64107" w:rsidP="00F64107">
                    <w:pPr>
                      <w:contextualSpacing/>
                      <w:jc w:val="center"/>
                      <w:rPr>
                        <w:sz w:val="20"/>
                        <w:szCs w:val="20"/>
                      </w:rPr>
                    </w:pPr>
                    <w:r w:rsidRPr="009D15E5">
                      <w:rPr>
                        <w:sz w:val="20"/>
                        <w:szCs w:val="20"/>
                      </w:rPr>
                      <w:t xml:space="preserve">тел. / факс:  </w:t>
                    </w:r>
                    <w:r>
                      <w:rPr>
                        <w:sz w:val="20"/>
                        <w:szCs w:val="20"/>
                      </w:rPr>
                      <w:t>8</w:t>
                    </w:r>
                    <w:r w:rsidRPr="009D15E5">
                      <w:rPr>
                        <w:sz w:val="20"/>
                        <w:szCs w:val="20"/>
                      </w:rPr>
                      <w:t xml:space="preserve"> (34373) 4-33-85</w:t>
                    </w:r>
                  </w:p>
                  <w:p w:rsidR="00F64107" w:rsidRDefault="00F64107" w:rsidP="00F64107">
                    <w:pPr>
                      <w:contextualSpacing/>
                      <w:jc w:val="center"/>
                      <w:rPr>
                        <w:sz w:val="20"/>
                        <w:szCs w:val="20"/>
                      </w:rPr>
                    </w:pPr>
                    <w:r w:rsidRPr="009D15E5">
                      <w:rPr>
                        <w:sz w:val="20"/>
                        <w:szCs w:val="20"/>
                        <w:lang w:val="en-US"/>
                      </w:rPr>
                      <w:t>E</w:t>
                    </w:r>
                    <w:r w:rsidRPr="009D15E5">
                      <w:rPr>
                        <w:sz w:val="20"/>
                        <w:szCs w:val="20"/>
                      </w:rPr>
                      <w:t>-</w:t>
                    </w:r>
                    <w:r w:rsidRPr="009D15E5">
                      <w:rPr>
                        <w:sz w:val="20"/>
                        <w:szCs w:val="20"/>
                        <w:lang w:val="en-US"/>
                      </w:rPr>
                      <w:t>mail</w:t>
                    </w:r>
                    <w:r w:rsidRPr="009D15E5">
                      <w:rPr>
                        <w:sz w:val="20"/>
                        <w:szCs w:val="20"/>
                      </w:rPr>
                      <w:t xml:space="preserve">: </w:t>
                    </w:r>
                    <w:r w:rsidRPr="009D15E5">
                      <w:rPr>
                        <w:sz w:val="20"/>
                        <w:szCs w:val="20"/>
                        <w:lang w:val="en-US"/>
                      </w:rPr>
                      <w:t>info</w:t>
                    </w:r>
                    <w:r w:rsidRPr="00485618">
                      <w:rPr>
                        <w:sz w:val="20"/>
                        <w:szCs w:val="20"/>
                      </w:rPr>
                      <w:t>@</w:t>
                    </w:r>
                    <w:r w:rsidRPr="00485618">
                      <w:rPr>
                        <w:sz w:val="20"/>
                        <w:szCs w:val="20"/>
                        <w:lang w:val="en-US"/>
                      </w:rPr>
                      <w:t>mouoslog</w:t>
                    </w:r>
                    <w:r w:rsidRPr="00485618">
                      <w:rPr>
                        <w:sz w:val="20"/>
                        <w:szCs w:val="20"/>
                      </w:rPr>
                      <w:t>.</w:t>
                    </w:r>
                    <w:r w:rsidRPr="00485618">
                      <w:rPr>
                        <w:sz w:val="20"/>
                        <w:szCs w:val="20"/>
                        <w:lang w:val="en-US"/>
                      </w:rPr>
                      <w:t>ru</w:t>
                    </w:r>
                  </w:p>
                  <w:p w:rsidR="00F64107" w:rsidRPr="001B2525" w:rsidRDefault="00F64107" w:rsidP="00F64107">
                    <w:pPr>
                      <w:contextualSpacing/>
                      <w:jc w:val="center"/>
                      <w:rPr>
                        <w:sz w:val="20"/>
                        <w:szCs w:val="20"/>
                      </w:rPr>
                    </w:pPr>
                    <w:r w:rsidRPr="001B2525">
                      <w:rPr>
                        <w:sz w:val="20"/>
                        <w:szCs w:val="20"/>
                      </w:rPr>
                      <w:t>http://www.mouoslog.ru/</w:t>
                    </w:r>
                  </w:p>
                  <w:p w:rsidR="00F64107" w:rsidRDefault="00F64107" w:rsidP="00F64107">
                    <w:pPr>
                      <w:contextualSpacing/>
                      <w:jc w:val="center"/>
                      <w:rPr>
                        <w:sz w:val="20"/>
                        <w:szCs w:val="20"/>
                      </w:rPr>
                    </w:pPr>
                  </w:p>
                  <w:p w:rsidR="00F64107" w:rsidRDefault="00F64107" w:rsidP="00F64107">
                    <w:pPr>
                      <w:contextualSpacing/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ОКПО </w:t>
                    </w:r>
                    <w:r w:rsidR="0065051D">
                      <w:rPr>
                        <w:sz w:val="20"/>
                        <w:szCs w:val="20"/>
                      </w:rPr>
                      <w:t>35154857</w:t>
                    </w:r>
                    <w:r>
                      <w:rPr>
                        <w:sz w:val="20"/>
                        <w:szCs w:val="20"/>
                      </w:rPr>
                      <w:t xml:space="preserve"> ОГРН </w:t>
                    </w:r>
                    <w:r w:rsidR="00CD171D">
                      <w:rPr>
                        <w:sz w:val="20"/>
                        <w:szCs w:val="20"/>
                      </w:rPr>
                      <w:t>1136633000151</w:t>
                    </w:r>
                  </w:p>
                  <w:p w:rsidR="00F64107" w:rsidRDefault="00F64107" w:rsidP="00F64107">
                    <w:pPr>
                      <w:contextualSpacing/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ИНН/КПП </w:t>
                    </w:r>
                    <w:r w:rsidR="00CD171D">
                      <w:rPr>
                        <w:sz w:val="20"/>
                        <w:szCs w:val="20"/>
                      </w:rPr>
                      <w:t>6633020125</w:t>
                    </w:r>
                    <w:r>
                      <w:rPr>
                        <w:sz w:val="20"/>
                        <w:szCs w:val="20"/>
                      </w:rPr>
                      <w:t>/663301001</w:t>
                    </w:r>
                  </w:p>
                  <w:p w:rsidR="00F64107" w:rsidRPr="00CD171D" w:rsidRDefault="00F64107" w:rsidP="00CD171D">
                    <w:pPr>
                      <w:contextualSpacing/>
                      <w:jc w:val="center"/>
                      <w:rPr>
                        <w:sz w:val="20"/>
                        <w:szCs w:val="20"/>
                      </w:rPr>
                    </w:pPr>
                  </w:p>
                  <w:p w:rsidR="00F64107" w:rsidRPr="00CD171D" w:rsidRDefault="00F64107" w:rsidP="00CD171D">
                    <w:pPr>
                      <w:spacing w:line="360" w:lineRule="auto"/>
                      <w:contextualSpacing/>
                      <w:jc w:val="center"/>
                      <w:rPr>
                        <w:szCs w:val="20"/>
                      </w:rPr>
                    </w:pPr>
                    <w:r w:rsidRPr="00CD171D">
                      <w:rPr>
                        <w:szCs w:val="20"/>
                      </w:rPr>
                      <w:t>________</w:t>
                    </w:r>
                    <w:r w:rsidR="00CD171D">
                      <w:rPr>
                        <w:szCs w:val="20"/>
                      </w:rPr>
                      <w:t>__</w:t>
                    </w:r>
                    <w:r w:rsidRPr="00CD171D">
                      <w:rPr>
                        <w:szCs w:val="20"/>
                      </w:rPr>
                      <w:t>__________ № ___</w:t>
                    </w:r>
                    <w:r w:rsidR="00CD171D">
                      <w:rPr>
                        <w:szCs w:val="20"/>
                      </w:rPr>
                      <w:t>__</w:t>
                    </w:r>
                    <w:r w:rsidRPr="00CD171D">
                      <w:rPr>
                        <w:szCs w:val="20"/>
                      </w:rPr>
                      <w:t>_____</w:t>
                    </w:r>
                  </w:p>
                  <w:p w:rsidR="00F64107" w:rsidRPr="00CD171D" w:rsidRDefault="00F64107" w:rsidP="00CD171D">
                    <w:pPr>
                      <w:spacing w:line="360" w:lineRule="auto"/>
                      <w:contextualSpacing/>
                      <w:jc w:val="center"/>
                      <w:rPr>
                        <w:szCs w:val="20"/>
                      </w:rPr>
                    </w:pPr>
                    <w:r w:rsidRPr="00CD171D">
                      <w:rPr>
                        <w:szCs w:val="20"/>
                      </w:rPr>
                      <w:t xml:space="preserve">На № </w:t>
                    </w:r>
                    <w:r w:rsidR="00CD171D">
                      <w:rPr>
                        <w:szCs w:val="20"/>
                      </w:rPr>
                      <w:t>___</w:t>
                    </w:r>
                    <w:r w:rsidRPr="00CD171D">
                      <w:rPr>
                        <w:szCs w:val="20"/>
                      </w:rPr>
                      <w:t>__</w:t>
                    </w:r>
                    <w:r w:rsidR="00CD171D">
                      <w:rPr>
                        <w:szCs w:val="20"/>
                      </w:rPr>
                      <w:t>__</w:t>
                    </w:r>
                    <w:r w:rsidRPr="00CD171D">
                      <w:rPr>
                        <w:szCs w:val="20"/>
                      </w:rPr>
                      <w:t>__ от ____</w:t>
                    </w:r>
                    <w:r w:rsidR="00CD171D">
                      <w:rPr>
                        <w:szCs w:val="20"/>
                      </w:rPr>
                      <w:t>__</w:t>
                    </w:r>
                    <w:r w:rsidRPr="00CD171D">
                      <w:rPr>
                        <w:szCs w:val="20"/>
                      </w:rPr>
                      <w:t>_________</w:t>
                    </w:r>
                  </w:p>
                </w:txbxContent>
              </v:textbox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5" type="#_x0000_t75" style="position:absolute;left:3487;top:1210;width:726;height:874" fillcolor="window">
              <v:imagedata r:id="rId6" o:title="бык-100"/>
              <o:lock v:ext="edit" aspectratio="f"/>
            </v:shape>
            <w10:wrap type="through"/>
          </v:group>
        </w:pict>
      </w:r>
    </w:p>
    <w:p w:rsidR="00397D3B" w:rsidRPr="00241949" w:rsidRDefault="00397D3B" w:rsidP="00397D3B">
      <w:pPr>
        <w:jc w:val="both"/>
        <w:rPr>
          <w:sz w:val="28"/>
          <w:szCs w:val="28"/>
        </w:rPr>
      </w:pPr>
    </w:p>
    <w:p w:rsidR="00397D3B" w:rsidRPr="00241949" w:rsidRDefault="00397D3B" w:rsidP="00397D3B">
      <w:pPr>
        <w:jc w:val="both"/>
        <w:rPr>
          <w:sz w:val="28"/>
          <w:szCs w:val="28"/>
        </w:rPr>
      </w:pPr>
    </w:p>
    <w:p w:rsidR="00397D3B" w:rsidRPr="00241949" w:rsidRDefault="00397D3B" w:rsidP="00397D3B">
      <w:pPr>
        <w:jc w:val="both"/>
        <w:rPr>
          <w:sz w:val="28"/>
          <w:szCs w:val="28"/>
        </w:rPr>
      </w:pPr>
    </w:p>
    <w:p w:rsidR="00397D3B" w:rsidRDefault="00397D3B" w:rsidP="00397D3B">
      <w:pPr>
        <w:jc w:val="both"/>
        <w:rPr>
          <w:sz w:val="28"/>
          <w:szCs w:val="28"/>
        </w:rPr>
      </w:pPr>
    </w:p>
    <w:p w:rsidR="00397D3B" w:rsidRDefault="00397D3B" w:rsidP="00397D3B">
      <w:pPr>
        <w:jc w:val="both"/>
        <w:rPr>
          <w:sz w:val="28"/>
          <w:szCs w:val="28"/>
        </w:rPr>
      </w:pPr>
    </w:p>
    <w:p w:rsidR="00C52EE4" w:rsidRDefault="00C52EE4" w:rsidP="00397D3B">
      <w:pPr>
        <w:jc w:val="both"/>
        <w:rPr>
          <w:sz w:val="28"/>
          <w:szCs w:val="28"/>
        </w:rPr>
      </w:pPr>
    </w:p>
    <w:p w:rsidR="00C52EE4" w:rsidRDefault="00C52EE4" w:rsidP="00397D3B">
      <w:pPr>
        <w:jc w:val="both"/>
        <w:rPr>
          <w:sz w:val="28"/>
          <w:szCs w:val="28"/>
        </w:rPr>
      </w:pPr>
    </w:p>
    <w:p w:rsidR="00397D3B" w:rsidRPr="00241949" w:rsidRDefault="0020530F" w:rsidP="00397D3B">
      <w:pPr>
        <w:ind w:left="5103"/>
        <w:rPr>
          <w:sz w:val="28"/>
          <w:szCs w:val="28"/>
        </w:rPr>
      </w:pPr>
      <w:r>
        <w:rPr>
          <w:sz w:val="28"/>
          <w:szCs w:val="28"/>
        </w:rPr>
        <w:t>Руководителям муниципальных образовательных учреждений</w:t>
      </w:r>
    </w:p>
    <w:p w:rsidR="00397D3B" w:rsidRDefault="00397D3B" w:rsidP="00397D3B">
      <w:pPr>
        <w:jc w:val="both"/>
        <w:rPr>
          <w:sz w:val="28"/>
          <w:szCs w:val="28"/>
        </w:rPr>
      </w:pPr>
    </w:p>
    <w:p w:rsidR="001B2525" w:rsidRDefault="001B2525" w:rsidP="00397D3B">
      <w:pPr>
        <w:jc w:val="both"/>
        <w:rPr>
          <w:sz w:val="28"/>
          <w:szCs w:val="28"/>
        </w:rPr>
      </w:pPr>
    </w:p>
    <w:p w:rsidR="001B2525" w:rsidRPr="00241949" w:rsidRDefault="001B2525" w:rsidP="00397D3B">
      <w:pPr>
        <w:jc w:val="both"/>
        <w:rPr>
          <w:sz w:val="28"/>
          <w:szCs w:val="28"/>
        </w:rPr>
      </w:pPr>
    </w:p>
    <w:p w:rsidR="00397D3B" w:rsidRPr="00241949" w:rsidRDefault="00397D3B" w:rsidP="00397D3B">
      <w:pPr>
        <w:jc w:val="both"/>
        <w:rPr>
          <w:sz w:val="28"/>
          <w:szCs w:val="28"/>
        </w:rPr>
      </w:pPr>
    </w:p>
    <w:p w:rsidR="00397D3B" w:rsidRDefault="00397D3B" w:rsidP="00397D3B">
      <w:pPr>
        <w:jc w:val="both"/>
        <w:rPr>
          <w:sz w:val="28"/>
          <w:szCs w:val="28"/>
        </w:rPr>
      </w:pPr>
    </w:p>
    <w:p w:rsidR="009D15E5" w:rsidRPr="00241949" w:rsidRDefault="009D15E5" w:rsidP="00397D3B">
      <w:pPr>
        <w:jc w:val="both"/>
        <w:rPr>
          <w:sz w:val="28"/>
          <w:szCs w:val="28"/>
        </w:rPr>
      </w:pPr>
    </w:p>
    <w:p w:rsidR="00397D3B" w:rsidRDefault="0020530F" w:rsidP="00397D3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 разъяснениях по применению Порядка</w:t>
      </w:r>
    </w:p>
    <w:p w:rsidR="0020530F" w:rsidRDefault="0020530F" w:rsidP="00397D3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проведения аттестации </w:t>
      </w:r>
      <w:proofErr w:type="gramStart"/>
      <w:r>
        <w:rPr>
          <w:b/>
          <w:sz w:val="28"/>
          <w:szCs w:val="28"/>
        </w:rPr>
        <w:t>педагогических</w:t>
      </w:r>
      <w:proofErr w:type="gramEnd"/>
    </w:p>
    <w:p w:rsidR="0020530F" w:rsidRDefault="0020530F" w:rsidP="00397D3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работников организаций, осуществляющих</w:t>
      </w:r>
    </w:p>
    <w:p w:rsidR="0020530F" w:rsidRDefault="0020530F" w:rsidP="00397D3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образовательную деятельность</w:t>
      </w:r>
      <w:r w:rsidR="00AB629E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утвержденного</w:t>
      </w:r>
      <w:proofErr w:type="gramEnd"/>
      <w:r>
        <w:rPr>
          <w:b/>
          <w:sz w:val="28"/>
          <w:szCs w:val="28"/>
        </w:rPr>
        <w:t xml:space="preserve"> </w:t>
      </w:r>
    </w:p>
    <w:p w:rsidR="0020530F" w:rsidRDefault="0020530F" w:rsidP="00397D3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приказом Министерства образования и науки </w:t>
      </w:r>
    </w:p>
    <w:p w:rsidR="0020530F" w:rsidRPr="00241949" w:rsidRDefault="0020530F" w:rsidP="00397D3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 от 07.04.2014 № 276</w:t>
      </w:r>
    </w:p>
    <w:p w:rsidR="00397D3B" w:rsidRDefault="00397D3B" w:rsidP="00397D3B">
      <w:pPr>
        <w:jc w:val="both"/>
        <w:rPr>
          <w:sz w:val="28"/>
          <w:szCs w:val="28"/>
        </w:rPr>
      </w:pPr>
    </w:p>
    <w:p w:rsidR="0020530F" w:rsidRDefault="0020530F" w:rsidP="00725B6C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Министерство общего и профессионального образования Свердловской области направляет для учета и использования в работе ра</w:t>
      </w:r>
      <w:r w:rsidR="00AB629E">
        <w:rPr>
          <w:sz w:val="28"/>
          <w:szCs w:val="28"/>
        </w:rPr>
        <w:t>з</w:t>
      </w:r>
      <w:r>
        <w:rPr>
          <w:sz w:val="28"/>
          <w:szCs w:val="28"/>
        </w:rPr>
        <w:t xml:space="preserve">ъяснения, подготовленные Департаментом государственной политики в сфере образования Министерства образования и науки Российской Федерации и Общероссийским профсоюзом образования, по применению Порядка проведения аттестации педагогических работников организаций, осуществляющих образовательную деятельность, утвержденного </w:t>
      </w:r>
      <w:r w:rsidRPr="0020530F">
        <w:rPr>
          <w:sz w:val="28"/>
          <w:szCs w:val="28"/>
        </w:rPr>
        <w:t>приказом Министерства образования и науки Российской Федерации от 07.04.2014 № 276</w:t>
      </w:r>
      <w:r>
        <w:rPr>
          <w:sz w:val="28"/>
          <w:szCs w:val="28"/>
        </w:rPr>
        <w:t xml:space="preserve"> (далее – Разъяснения).</w:t>
      </w:r>
      <w:proofErr w:type="gramEnd"/>
    </w:p>
    <w:p w:rsidR="00725B6C" w:rsidRDefault="0020530F" w:rsidP="00725B6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Разъяснения размещены на официальном сайте Управления</w:t>
      </w:r>
      <w:r w:rsidR="00725B6C">
        <w:rPr>
          <w:sz w:val="28"/>
          <w:szCs w:val="28"/>
        </w:rPr>
        <w:t xml:space="preserve"> образования Администрации городс</w:t>
      </w:r>
      <w:r>
        <w:rPr>
          <w:sz w:val="28"/>
          <w:szCs w:val="28"/>
        </w:rPr>
        <w:t>к</w:t>
      </w:r>
      <w:r w:rsidR="00725B6C">
        <w:rPr>
          <w:sz w:val="28"/>
          <w:szCs w:val="28"/>
        </w:rPr>
        <w:t>о</w:t>
      </w:r>
      <w:r>
        <w:rPr>
          <w:sz w:val="28"/>
          <w:szCs w:val="28"/>
        </w:rPr>
        <w:t xml:space="preserve">го округа Сухой Лог </w:t>
      </w:r>
      <w:r w:rsidR="00725B6C">
        <w:rPr>
          <w:sz w:val="28"/>
          <w:szCs w:val="28"/>
        </w:rPr>
        <w:t xml:space="preserve">по адресу </w:t>
      </w:r>
      <w:hyperlink r:id="rId7" w:history="1">
        <w:r w:rsidR="00725B6C" w:rsidRPr="00D4471B">
          <w:rPr>
            <w:rStyle w:val="a7"/>
            <w:sz w:val="28"/>
            <w:szCs w:val="28"/>
          </w:rPr>
          <w:t>www.mouoslog.ru</w:t>
        </w:r>
      </w:hyperlink>
      <w:r w:rsidR="00725B6C">
        <w:rPr>
          <w:sz w:val="28"/>
          <w:szCs w:val="28"/>
        </w:rPr>
        <w:t xml:space="preserve"> в разделе «Аттестация</w:t>
      </w:r>
      <w:proofErr w:type="gramStart"/>
      <w:r w:rsidR="00725B6C">
        <w:rPr>
          <w:sz w:val="28"/>
          <w:szCs w:val="28"/>
        </w:rPr>
        <w:t xml:space="preserve">. </w:t>
      </w:r>
      <w:proofErr w:type="gramEnd"/>
      <w:r w:rsidR="00725B6C">
        <w:rPr>
          <w:sz w:val="28"/>
          <w:szCs w:val="28"/>
        </w:rPr>
        <w:t xml:space="preserve">Документы по аттестации». </w:t>
      </w:r>
    </w:p>
    <w:p w:rsidR="0020530F" w:rsidRPr="0020530F" w:rsidRDefault="0020530F" w:rsidP="00725B6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Прошу довести Разъяснения до педагогических работников образовательных организаций</w:t>
      </w:r>
      <w:r w:rsidR="00AB629E">
        <w:rPr>
          <w:sz w:val="28"/>
          <w:szCs w:val="28"/>
        </w:rPr>
        <w:t>, первичных профсоюзных организаций и разместить на официальных сайтах образовательных организаций в информационно-телекоммуникационной сети «Интернет».</w:t>
      </w:r>
    </w:p>
    <w:p w:rsidR="00397D3B" w:rsidRPr="00241949" w:rsidRDefault="00397D3B" w:rsidP="00397D3B">
      <w:pPr>
        <w:jc w:val="both"/>
        <w:rPr>
          <w:sz w:val="28"/>
          <w:szCs w:val="28"/>
        </w:rPr>
      </w:pPr>
    </w:p>
    <w:p w:rsidR="00AB629E" w:rsidRDefault="00AB629E" w:rsidP="00397D3B">
      <w:pPr>
        <w:jc w:val="both"/>
        <w:rPr>
          <w:b/>
          <w:sz w:val="28"/>
          <w:szCs w:val="28"/>
        </w:rPr>
      </w:pPr>
    </w:p>
    <w:p w:rsidR="00397D3B" w:rsidRPr="00241949" w:rsidRDefault="00397D3B" w:rsidP="00397D3B">
      <w:pPr>
        <w:jc w:val="both"/>
        <w:rPr>
          <w:b/>
          <w:sz w:val="28"/>
          <w:szCs w:val="28"/>
        </w:rPr>
      </w:pPr>
      <w:r w:rsidRPr="00241949">
        <w:rPr>
          <w:b/>
          <w:sz w:val="28"/>
          <w:szCs w:val="28"/>
        </w:rPr>
        <w:t xml:space="preserve">Начальник </w:t>
      </w:r>
      <w:r w:rsidR="00CD171D">
        <w:rPr>
          <w:b/>
          <w:sz w:val="28"/>
          <w:szCs w:val="28"/>
        </w:rPr>
        <w:t xml:space="preserve">                                              </w:t>
      </w:r>
      <w:r w:rsidR="0059255E">
        <w:rPr>
          <w:b/>
          <w:sz w:val="28"/>
          <w:szCs w:val="28"/>
        </w:rPr>
        <w:t xml:space="preserve">                                    </w:t>
      </w:r>
      <w:r w:rsidR="00BD78C8">
        <w:rPr>
          <w:b/>
          <w:sz w:val="28"/>
          <w:szCs w:val="28"/>
        </w:rPr>
        <w:t xml:space="preserve">Ю.С. </w:t>
      </w:r>
      <w:proofErr w:type="spellStart"/>
      <w:r w:rsidR="00BD78C8">
        <w:rPr>
          <w:b/>
          <w:sz w:val="28"/>
          <w:szCs w:val="28"/>
        </w:rPr>
        <w:t>Берсенева</w:t>
      </w:r>
      <w:proofErr w:type="spellEnd"/>
    </w:p>
    <w:p w:rsidR="00397D3B" w:rsidRPr="00241949" w:rsidRDefault="00397D3B" w:rsidP="00397D3B">
      <w:pPr>
        <w:jc w:val="both"/>
        <w:rPr>
          <w:sz w:val="28"/>
          <w:szCs w:val="28"/>
        </w:rPr>
      </w:pPr>
    </w:p>
    <w:p w:rsidR="00397D3B" w:rsidRPr="00241949" w:rsidRDefault="00725B6C" w:rsidP="00397D3B">
      <w:p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Г.А.Дворникова</w:t>
      </w:r>
      <w:proofErr w:type="spellEnd"/>
    </w:p>
    <w:p w:rsidR="00397D3B" w:rsidRPr="00241949" w:rsidRDefault="00AB7A81" w:rsidP="00397D3B">
      <w:pPr>
        <w:jc w:val="both"/>
        <w:rPr>
          <w:sz w:val="28"/>
          <w:szCs w:val="28"/>
        </w:rPr>
      </w:pPr>
      <w:r>
        <w:rPr>
          <w:sz w:val="20"/>
          <w:szCs w:val="20"/>
        </w:rPr>
        <w:t xml:space="preserve">8 </w:t>
      </w:r>
      <w:r w:rsidR="00397D3B">
        <w:rPr>
          <w:sz w:val="20"/>
          <w:szCs w:val="20"/>
        </w:rPr>
        <w:t xml:space="preserve">(34373) </w:t>
      </w:r>
      <w:r w:rsidR="0059255E">
        <w:rPr>
          <w:sz w:val="20"/>
          <w:szCs w:val="20"/>
        </w:rPr>
        <w:t>4-</w:t>
      </w:r>
      <w:r w:rsidR="00725B6C">
        <w:rPr>
          <w:sz w:val="20"/>
          <w:szCs w:val="20"/>
        </w:rPr>
        <w:t>47</w:t>
      </w:r>
      <w:r w:rsidR="0059255E">
        <w:rPr>
          <w:sz w:val="20"/>
          <w:szCs w:val="20"/>
        </w:rPr>
        <w:t>-</w:t>
      </w:r>
      <w:r w:rsidR="00725B6C">
        <w:rPr>
          <w:sz w:val="20"/>
          <w:szCs w:val="20"/>
        </w:rPr>
        <w:t>24</w:t>
      </w:r>
    </w:p>
    <w:sectPr w:rsidR="00397D3B" w:rsidRPr="00241949" w:rsidSect="00414D1B">
      <w:headerReference w:type="even" r:id="rId8"/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530F" w:rsidRDefault="0020530F">
      <w:r>
        <w:separator/>
      </w:r>
    </w:p>
  </w:endnote>
  <w:endnote w:type="continuationSeparator" w:id="0">
    <w:p w:rsidR="0020530F" w:rsidRDefault="002053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530F" w:rsidRDefault="0020530F">
      <w:r>
        <w:separator/>
      </w:r>
    </w:p>
  </w:footnote>
  <w:footnote w:type="continuationSeparator" w:id="0">
    <w:p w:rsidR="0020530F" w:rsidRDefault="002053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4D1B" w:rsidRDefault="00DB55AA" w:rsidP="00F06C1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414D1B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14D1B" w:rsidRDefault="00414D1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4D1B" w:rsidRDefault="00DB55AA" w:rsidP="00F06C1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414D1B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AB629E">
      <w:rPr>
        <w:rStyle w:val="a4"/>
        <w:noProof/>
      </w:rPr>
      <w:t>2</w:t>
    </w:r>
    <w:r>
      <w:rPr>
        <w:rStyle w:val="a4"/>
      </w:rPr>
      <w:fldChar w:fldCharType="end"/>
    </w:r>
  </w:p>
  <w:p w:rsidR="00414D1B" w:rsidRDefault="00414D1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embedSystemFonts/>
  <w:proofState w:spelling="clean" w:grammar="clean"/>
  <w:attachedTemplate r:id="rId1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5B6C"/>
    <w:rsid w:val="001511F1"/>
    <w:rsid w:val="001610CB"/>
    <w:rsid w:val="001638D6"/>
    <w:rsid w:val="001B060A"/>
    <w:rsid w:val="001B2525"/>
    <w:rsid w:val="001B626C"/>
    <w:rsid w:val="001F37E6"/>
    <w:rsid w:val="00202995"/>
    <w:rsid w:val="0020530F"/>
    <w:rsid w:val="002151C5"/>
    <w:rsid w:val="0026058A"/>
    <w:rsid w:val="002A0022"/>
    <w:rsid w:val="002C48C6"/>
    <w:rsid w:val="00397D3B"/>
    <w:rsid w:val="003F087F"/>
    <w:rsid w:val="003F5506"/>
    <w:rsid w:val="00413591"/>
    <w:rsid w:val="00414D1B"/>
    <w:rsid w:val="0044743B"/>
    <w:rsid w:val="00452BD4"/>
    <w:rsid w:val="004C49B8"/>
    <w:rsid w:val="004E3D1F"/>
    <w:rsid w:val="00516C50"/>
    <w:rsid w:val="005919F1"/>
    <w:rsid w:val="0059255E"/>
    <w:rsid w:val="00615ABE"/>
    <w:rsid w:val="0064389E"/>
    <w:rsid w:val="0065051D"/>
    <w:rsid w:val="00682339"/>
    <w:rsid w:val="006A22F8"/>
    <w:rsid w:val="006D0FDA"/>
    <w:rsid w:val="00725B6C"/>
    <w:rsid w:val="0074086B"/>
    <w:rsid w:val="007B7CC9"/>
    <w:rsid w:val="00850441"/>
    <w:rsid w:val="00853426"/>
    <w:rsid w:val="008556BA"/>
    <w:rsid w:val="008D49F1"/>
    <w:rsid w:val="00973D27"/>
    <w:rsid w:val="009A1722"/>
    <w:rsid w:val="009D15E5"/>
    <w:rsid w:val="00A009A6"/>
    <w:rsid w:val="00A036A8"/>
    <w:rsid w:val="00AB629E"/>
    <w:rsid w:val="00AB7A81"/>
    <w:rsid w:val="00AC7FDB"/>
    <w:rsid w:val="00B04F6B"/>
    <w:rsid w:val="00B07497"/>
    <w:rsid w:val="00B6030F"/>
    <w:rsid w:val="00BA5F9A"/>
    <w:rsid w:val="00BB2A6E"/>
    <w:rsid w:val="00BB7A7A"/>
    <w:rsid w:val="00BD78C8"/>
    <w:rsid w:val="00C52EE4"/>
    <w:rsid w:val="00C763E6"/>
    <w:rsid w:val="00CD171D"/>
    <w:rsid w:val="00D527DB"/>
    <w:rsid w:val="00DA571F"/>
    <w:rsid w:val="00DB55AA"/>
    <w:rsid w:val="00DC1098"/>
    <w:rsid w:val="00DF74ED"/>
    <w:rsid w:val="00E15513"/>
    <w:rsid w:val="00E554DC"/>
    <w:rsid w:val="00E7187F"/>
    <w:rsid w:val="00E977C3"/>
    <w:rsid w:val="00F04637"/>
    <w:rsid w:val="00F06129"/>
    <w:rsid w:val="00F06C15"/>
    <w:rsid w:val="00F105E2"/>
    <w:rsid w:val="00F333B4"/>
    <w:rsid w:val="00F44A39"/>
    <w:rsid w:val="00F47CA8"/>
    <w:rsid w:val="00F64107"/>
    <w:rsid w:val="00F90131"/>
    <w:rsid w:val="00F90724"/>
    <w:rsid w:val="00FF0A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7D3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97D3B"/>
    <w:pPr>
      <w:keepNext/>
      <w:outlineLvl w:val="0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14D1B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414D1B"/>
  </w:style>
  <w:style w:type="character" w:customStyle="1" w:styleId="10">
    <w:name w:val="Заголовок 1 Знак"/>
    <w:basedOn w:val="a0"/>
    <w:link w:val="1"/>
    <w:rsid w:val="00B07497"/>
    <w:rPr>
      <w:b/>
    </w:rPr>
  </w:style>
  <w:style w:type="paragraph" w:styleId="a5">
    <w:name w:val="Balloon Text"/>
    <w:basedOn w:val="a"/>
    <w:link w:val="a6"/>
    <w:rsid w:val="002151C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2151C5"/>
    <w:rPr>
      <w:rFonts w:ascii="Tahoma" w:hAnsi="Tahoma" w:cs="Tahoma"/>
      <w:sz w:val="16"/>
      <w:szCs w:val="16"/>
    </w:rPr>
  </w:style>
  <w:style w:type="character" w:styleId="a7">
    <w:name w:val="Hyperlink"/>
    <w:basedOn w:val="a0"/>
    <w:rsid w:val="00725B6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6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mouoslog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86.MOUOSLOG\Desktop\&#1064;&#1072;&#1073;&#1083;&#1086;&#1085;&#1099;%20&#1087;&#1086;%20&#1076;&#1077;&#1083;&#1086;&#1087;&#1088;&#1086;&#1080;&#1079;&#1074;&#1086;&#1076;&#1089;&#1090;&#1074;&#1091;\&#1055;&#1048;&#1057;&#1068;&#1052;&#1054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ПИСЬМО</Template>
  <TotalTime>45</TotalTime>
  <Pages>1</Pages>
  <Words>136</Words>
  <Characters>1327</Characters>
  <Application>Microsoft Office Word</Application>
  <DocSecurity>0</DocSecurity>
  <Lines>11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образования</Company>
  <LinksUpToDate>false</LinksUpToDate>
  <CharactersWithSpaces>1461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user86</dc:creator>
  <cp:lastModifiedBy>user86</cp:lastModifiedBy>
  <cp:revision>1</cp:revision>
  <cp:lastPrinted>2014-12-23T11:07:00Z</cp:lastPrinted>
  <dcterms:created xsi:type="dcterms:W3CDTF">2014-12-23T10:24:00Z</dcterms:created>
  <dcterms:modified xsi:type="dcterms:W3CDTF">2014-12-23T11:09:00Z</dcterms:modified>
</cp:coreProperties>
</file>